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4D1A34" w14:textId="5E8A5B54" w:rsidR="00B63DCA" w:rsidRDefault="00F96F63" w:rsidP="00222F0F">
      <w:pPr>
        <w:rPr>
          <w:rFonts w:eastAsiaTheme="majorEastAsia" w:cstheme="majorBidi"/>
          <w:b/>
          <w:color w:val="000000" w:themeColor="text1"/>
          <w:sz w:val="32"/>
          <w:szCs w:val="32"/>
        </w:rPr>
      </w:pPr>
      <w:bookmarkStart w:id="0" w:name="_GoBack"/>
      <w:bookmarkEnd w:id="0"/>
      <w:r w:rsidRPr="001E02B7">
        <w:rPr>
          <w:rFonts w:eastAsiaTheme="majorEastAsia" w:cstheme="majorBidi"/>
          <w:b/>
          <w:color w:val="000000" w:themeColor="text1"/>
          <w:sz w:val="32"/>
          <w:szCs w:val="32"/>
        </w:rPr>
        <w:t>5 Tips for Finding a</w:t>
      </w:r>
      <w:r w:rsidR="0081461C">
        <w:rPr>
          <w:rFonts w:eastAsiaTheme="majorEastAsia" w:cstheme="majorBidi"/>
          <w:b/>
          <w:color w:val="000000" w:themeColor="text1"/>
          <w:sz w:val="32"/>
          <w:szCs w:val="32"/>
        </w:rPr>
        <w:t xml:space="preserve"> Niche for Your Blog</w:t>
      </w:r>
    </w:p>
    <w:p w14:paraId="2F400E3B" w14:textId="1A1AC316" w:rsidR="00046602" w:rsidRDefault="00046602" w:rsidP="00046602">
      <w:pPr>
        <w:rPr>
          <w:rFonts w:eastAsiaTheme="majorEastAsia" w:cstheme="majorBidi"/>
          <w:b/>
          <w:color w:val="000000" w:themeColor="text1"/>
          <w:sz w:val="32"/>
          <w:szCs w:val="32"/>
        </w:rPr>
      </w:pPr>
    </w:p>
    <w:p w14:paraId="0FBAD8A5" w14:textId="0F82B8D1" w:rsidR="00046602" w:rsidRDefault="00F96F63" w:rsidP="00046602">
      <w:r>
        <w:t xml:space="preserve">Over the last decade, blogging has become </w:t>
      </w:r>
      <w:r w:rsidR="00AA6DCF">
        <w:t xml:space="preserve">a great way to make money online. In fact, there are more than two billion blogs on the Internet currently, but unfortunately, not all of them are making money. Too many bloggers try to be everything to everyone and end up </w:t>
      </w:r>
      <w:r w:rsidR="00041F15">
        <w:t xml:space="preserve">lost among the weeds. If you want to be successful as a blogger and make money from the content you create, then you have to focus on one target. Here are five tips to help you find a niche for your blog and make money online. </w:t>
      </w:r>
    </w:p>
    <w:p w14:paraId="24F8E6EB" w14:textId="7BBF99A9" w:rsidR="00041F15" w:rsidRDefault="00041F15" w:rsidP="00046602"/>
    <w:p w14:paraId="0076F5DD" w14:textId="3ECCCCFE" w:rsidR="00041F15" w:rsidRDefault="00F96F63" w:rsidP="00046602">
      <w:pPr>
        <w:rPr>
          <w:b/>
        </w:rPr>
      </w:pPr>
      <w:r>
        <w:rPr>
          <w:b/>
        </w:rPr>
        <w:t>Tip #1 – Browse Through Reddit</w:t>
      </w:r>
    </w:p>
    <w:p w14:paraId="51E0F7F3" w14:textId="421CD8BB" w:rsidR="0014278D" w:rsidRDefault="00F96F63" w:rsidP="00046602">
      <w:r>
        <w:t>Reddit is a popular forum onl</w:t>
      </w:r>
      <w:r>
        <w:t xml:space="preserve">ine for thousands of topics. You can find communities built </w:t>
      </w:r>
      <w:r w:rsidR="00CB77D1">
        <w:t>around every conceivable subject from entrepreneurship to dog training to jokes. Using Reddit to find a niche is easy. You can click on the "Random" button and browse through the page that you land on and find communities that you might not otherwise know about.</w:t>
      </w:r>
    </w:p>
    <w:p w14:paraId="67B345DD" w14:textId="638C1782" w:rsidR="00CB77D1" w:rsidRDefault="00CB77D1" w:rsidP="00046602"/>
    <w:p w14:paraId="106EC978" w14:textId="354BF0AA" w:rsidR="00CB77D1" w:rsidRDefault="00F96F63" w:rsidP="00046602">
      <w:pPr>
        <w:rPr>
          <w:b/>
        </w:rPr>
      </w:pPr>
      <w:r>
        <w:rPr>
          <w:b/>
        </w:rPr>
        <w:t>Tip #2 – Use Google Trends</w:t>
      </w:r>
    </w:p>
    <w:p w14:paraId="3D5C7775" w14:textId="1450FA76" w:rsidR="00CB77D1" w:rsidRDefault="00F96F63" w:rsidP="00046602">
      <w:r>
        <w:t>If you need help determining your blog niche, you can use Google Trends to see what people are currently searching for. Plus, Google provides users with tools th</w:t>
      </w:r>
      <w:r>
        <w:t xml:space="preserve">at allow them to compare different keywords and provides the geographic location where the search volume for a topic is higher. This information can help you find your target audience. </w:t>
      </w:r>
    </w:p>
    <w:p w14:paraId="01A52F67" w14:textId="39182E2D" w:rsidR="009A57A5" w:rsidRDefault="009A57A5" w:rsidP="00046602"/>
    <w:p w14:paraId="6FB0512F" w14:textId="589A46BF" w:rsidR="009A57A5" w:rsidRDefault="00F96F63" w:rsidP="00046602">
      <w:pPr>
        <w:rPr>
          <w:b/>
        </w:rPr>
      </w:pPr>
      <w:r>
        <w:rPr>
          <w:b/>
        </w:rPr>
        <w:t>Tip #3 – Utilize Social Media</w:t>
      </w:r>
    </w:p>
    <w:p w14:paraId="3198EE6C" w14:textId="1E4C6BFB" w:rsidR="009A57A5" w:rsidRDefault="00F96F63" w:rsidP="00046602">
      <w:r>
        <w:t>Another way to find a niche for your bl</w:t>
      </w:r>
      <w:r>
        <w:t>og is through your social media networks. You can use Pinterest to see what people are pinning the most and look at other people’s boards to find new untapped markets. You can use Facebook groups to find different topics and communities. Since you’re proba</w:t>
      </w:r>
      <w:r>
        <w:t>bly already on your social media accounts daily, why not tap and use them to their fullest potential.</w:t>
      </w:r>
    </w:p>
    <w:p w14:paraId="74D744A3" w14:textId="017113DC" w:rsidR="003A13C2" w:rsidRDefault="003A13C2" w:rsidP="00046602"/>
    <w:p w14:paraId="6A138F19" w14:textId="0862A3B1" w:rsidR="003A13C2" w:rsidRDefault="00F96F63" w:rsidP="00046602">
      <w:pPr>
        <w:rPr>
          <w:b/>
        </w:rPr>
      </w:pPr>
      <w:r>
        <w:rPr>
          <w:b/>
        </w:rPr>
        <w:t>Tip #4 – Consider the Time of Year</w:t>
      </w:r>
    </w:p>
    <w:p w14:paraId="510494FA" w14:textId="77777777" w:rsidR="00947FA2" w:rsidRDefault="00F96F63" w:rsidP="00046602">
      <w:r>
        <w:t>You should be aware of the season, holidays, and traditions to provide you with ideas for different niches. For exampl</w:t>
      </w:r>
      <w:r>
        <w:t xml:space="preserve">e, during the holidays, the market becomes flooded with Christmas related items; however, items for Hanukkah and Kwanzaa aren't as </w:t>
      </w:r>
      <w:r w:rsidRPr="00711C48">
        <w:t>plentiful</w:t>
      </w:r>
      <w:r>
        <w:t xml:space="preserve"> during this time. This gives you the perfect opportunity to change your target, limit your competition, and niche d</w:t>
      </w:r>
      <w:r>
        <w:t xml:space="preserve">own. </w:t>
      </w:r>
    </w:p>
    <w:p w14:paraId="60936D42" w14:textId="77777777" w:rsidR="00947FA2" w:rsidRDefault="00947FA2" w:rsidP="00046602"/>
    <w:p w14:paraId="508E8417" w14:textId="77777777" w:rsidR="00E52150" w:rsidRDefault="00F96F63" w:rsidP="00046602">
      <w:pPr>
        <w:rPr>
          <w:b/>
        </w:rPr>
      </w:pPr>
      <w:r>
        <w:rPr>
          <w:b/>
        </w:rPr>
        <w:t>Tip #5 – Ask the Right Questions</w:t>
      </w:r>
    </w:p>
    <w:p w14:paraId="3EEA424A" w14:textId="77777777" w:rsidR="0074615E" w:rsidRDefault="00F96F63" w:rsidP="00046602">
      <w:r>
        <w:t xml:space="preserve">When it comes to finding a niche, you have to ask yourself the right questions. Think about how you can use your experiences and knowledge to add value to your target audiences life. Think about your accomplishments </w:t>
      </w:r>
      <w:r>
        <w:t>and unique abilities to help you determine your niche. Once you figure this out, you can pour your personality into making the highest quality content for your niche.</w:t>
      </w:r>
    </w:p>
    <w:p w14:paraId="177E88BE" w14:textId="77777777" w:rsidR="0074615E" w:rsidRDefault="0074615E" w:rsidP="00046602"/>
    <w:p w14:paraId="4B2E775F" w14:textId="38E898D3" w:rsidR="003A13C2" w:rsidRPr="00711C48" w:rsidRDefault="00F96F63" w:rsidP="00046602">
      <w:r>
        <w:t xml:space="preserve">If you need to find a niche for your blog, use these five tips to help you get started. </w:t>
      </w:r>
      <w:r>
        <w:t xml:space="preserve">Once you determine your niche, don't hold back; put all you have into creating high-quality content for your audience and begin to earn a living online. </w:t>
      </w:r>
      <w:r w:rsidR="00711C48">
        <w:t xml:space="preserve"> </w:t>
      </w:r>
    </w:p>
    <w:p w14:paraId="5E137D05" w14:textId="77777777" w:rsidR="001E02B7" w:rsidRDefault="001E02B7" w:rsidP="00222F0F"/>
    <w:p w14:paraId="297DE77A" w14:textId="77777777" w:rsidR="00B1690B" w:rsidRPr="00323691" w:rsidRDefault="00B1690B" w:rsidP="00222F0F"/>
    <w:sectPr w:rsidR="00B1690B" w:rsidRPr="00323691"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496C"/>
    <w:rsid w:val="000244F2"/>
    <w:rsid w:val="00033542"/>
    <w:rsid w:val="0004177A"/>
    <w:rsid w:val="00041F15"/>
    <w:rsid w:val="00043A15"/>
    <w:rsid w:val="00046602"/>
    <w:rsid w:val="00092771"/>
    <w:rsid w:val="0014278D"/>
    <w:rsid w:val="001B6A69"/>
    <w:rsid w:val="001E02B7"/>
    <w:rsid w:val="00211FED"/>
    <w:rsid w:val="00220A82"/>
    <w:rsid w:val="00222F0F"/>
    <w:rsid w:val="003146A1"/>
    <w:rsid w:val="003149EA"/>
    <w:rsid w:val="00323691"/>
    <w:rsid w:val="00326722"/>
    <w:rsid w:val="003644F3"/>
    <w:rsid w:val="00377A29"/>
    <w:rsid w:val="00384EF9"/>
    <w:rsid w:val="003A13C2"/>
    <w:rsid w:val="003F03DD"/>
    <w:rsid w:val="004442DE"/>
    <w:rsid w:val="00546C30"/>
    <w:rsid w:val="005E4C95"/>
    <w:rsid w:val="006139D6"/>
    <w:rsid w:val="0064063D"/>
    <w:rsid w:val="00660AAD"/>
    <w:rsid w:val="006E2C3E"/>
    <w:rsid w:val="006F23B2"/>
    <w:rsid w:val="00711C48"/>
    <w:rsid w:val="007420EC"/>
    <w:rsid w:val="0074615E"/>
    <w:rsid w:val="00764A81"/>
    <w:rsid w:val="007F2EB3"/>
    <w:rsid w:val="0081461C"/>
    <w:rsid w:val="008433AA"/>
    <w:rsid w:val="00863EB0"/>
    <w:rsid w:val="008711CE"/>
    <w:rsid w:val="008A0F46"/>
    <w:rsid w:val="008C0C76"/>
    <w:rsid w:val="0090329D"/>
    <w:rsid w:val="00947FA2"/>
    <w:rsid w:val="0097673D"/>
    <w:rsid w:val="009A5102"/>
    <w:rsid w:val="009A57A5"/>
    <w:rsid w:val="009B4358"/>
    <w:rsid w:val="009E530D"/>
    <w:rsid w:val="00A57BAF"/>
    <w:rsid w:val="00A7635E"/>
    <w:rsid w:val="00AA6DCF"/>
    <w:rsid w:val="00AD5F47"/>
    <w:rsid w:val="00B02DDB"/>
    <w:rsid w:val="00B15184"/>
    <w:rsid w:val="00B1690B"/>
    <w:rsid w:val="00B47AB8"/>
    <w:rsid w:val="00B63DCA"/>
    <w:rsid w:val="00BC4ABD"/>
    <w:rsid w:val="00C0635F"/>
    <w:rsid w:val="00CB77D1"/>
    <w:rsid w:val="00CC6F53"/>
    <w:rsid w:val="00D116DD"/>
    <w:rsid w:val="00D8496C"/>
    <w:rsid w:val="00DD29ED"/>
    <w:rsid w:val="00E138EA"/>
    <w:rsid w:val="00E31050"/>
    <w:rsid w:val="00E52150"/>
    <w:rsid w:val="00E67607"/>
    <w:rsid w:val="00E827E0"/>
    <w:rsid w:val="00ED7616"/>
    <w:rsid w:val="00F31B33"/>
    <w:rsid w:val="00F56D85"/>
    <w:rsid w:val="00F96F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efaultImageDpi w14:val="32767"/>
  <w15:chartTrackingRefBased/>
  <w15:docId w15:val="{5559A736-0A7E-E345-B0BE-FA42CB237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1</TotalTime>
  <Pages>2</Pages>
  <Words>486</Words>
  <Characters>2296</Characters>
  <Application>Microsoft Office Word</Application>
  <DocSecurity>0</DocSecurity>
  <Lines>53</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Microsoft Office User</cp:lastModifiedBy>
  <cp:revision>3</cp:revision>
  <dcterms:created xsi:type="dcterms:W3CDTF">2019-05-15T20:57:00Z</dcterms:created>
  <dcterms:modified xsi:type="dcterms:W3CDTF">2019-05-15T20:57:00Z</dcterms:modified>
  <cp:category/>
</cp:coreProperties>
</file>